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3A4E9B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3A4E9B">
              <w:t>января</w:t>
            </w:r>
            <w:r>
              <w:t xml:space="preserve"> 20</w:t>
            </w:r>
            <w:r w:rsidR="00E62846">
              <w:t>2</w:t>
            </w:r>
            <w:r w:rsidR="003A4E9B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3A4E9B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3A4E9B">
              <w:rPr>
                <w:sz w:val="20"/>
                <w:szCs w:val="20"/>
              </w:rPr>
              <w:t>01.2026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3A4E9B" w:rsidP="001A33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A333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1A333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1A3339">
            <w:pPr>
              <w:pStyle w:val="ConsPlusNormal"/>
            </w:pPr>
            <w:r>
              <w:t xml:space="preserve">Наименование </w:t>
            </w:r>
            <w:r w:rsidR="001A3339">
              <w:t>финансового органа</w:t>
            </w:r>
            <w: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1A3339" w:rsidP="001A3339">
            <w:pPr>
              <w:jc w:val="both"/>
            </w:pPr>
            <w:r>
              <w:t>Комитет по финансам</w:t>
            </w:r>
            <w:r w:rsidR="00E62846">
              <w:t xml:space="preserve"> </w:t>
            </w:r>
            <w:proofErr w:type="gramStart"/>
            <w:r w:rsidR="00E62846">
              <w:t>г</w:t>
            </w:r>
            <w:proofErr w:type="gramEnd"/>
            <w:r w:rsidR="00E62846">
              <w:t>. Рубцовска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5730F5" w:rsidP="00355CEF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Муниципальная программа «</w:t>
            </w:r>
            <w:r w:rsidR="00355CEF">
              <w:rPr>
                <w:sz w:val="20"/>
                <w:szCs w:val="20"/>
              </w:rPr>
              <w:t>Энергосбережение и повышение энергетической эффективности организаций города Рубцовска</w:t>
            </w:r>
            <w:r w:rsidR="00180A69" w:rsidRPr="00180A69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355CEF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</w:t>
            </w:r>
            <w:r w:rsidR="00447B56">
              <w:rPr>
                <w:sz w:val="20"/>
                <w:szCs w:val="20"/>
              </w:rPr>
              <w:t>0804</w:t>
            </w:r>
            <w:r w:rsidR="00355CEF">
              <w:rPr>
                <w:sz w:val="20"/>
                <w:szCs w:val="20"/>
              </w:rPr>
              <w:t>61</w:t>
            </w:r>
            <w:r w:rsidR="00447B56">
              <w:rPr>
                <w:sz w:val="20"/>
                <w:szCs w:val="20"/>
              </w:rPr>
              <w:t>000</w:t>
            </w:r>
            <w:r w:rsidRPr="005730F5">
              <w:rPr>
                <w:sz w:val="20"/>
                <w:szCs w:val="20"/>
              </w:rPr>
              <w:t>Р6099612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Default="00355CEF" w:rsidP="00355CEF">
            <w:pPr>
              <w:pStyle w:val="ConsPlusNormal"/>
            </w:pPr>
            <w:r>
              <w:rPr>
                <w:sz w:val="20"/>
                <w:szCs w:val="20"/>
              </w:rPr>
              <w:t>Целевая субсидия на п</w:t>
            </w:r>
            <w:r w:rsidR="00E62846" w:rsidRPr="005730F5">
              <w:rPr>
                <w:sz w:val="20"/>
                <w:szCs w:val="20"/>
              </w:rPr>
              <w:t>роведение мероприятий</w:t>
            </w:r>
            <w:r w:rsidR="00447B56">
              <w:rPr>
                <w:sz w:val="20"/>
                <w:szCs w:val="20"/>
              </w:rPr>
              <w:t xml:space="preserve"> в рамках муниципальной программы </w:t>
            </w:r>
            <w:r>
              <w:rPr>
                <w:sz w:val="20"/>
                <w:szCs w:val="20"/>
              </w:rPr>
              <w:t>Энергосбережение и повышение энергетической эффективности организаций города Рубцовска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355CEF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47B56">
              <w:rPr>
                <w:sz w:val="20"/>
                <w:szCs w:val="20"/>
              </w:rPr>
              <w:t>10</w:t>
            </w:r>
            <w:r w:rsidR="005730F5" w:rsidRPr="005730F5">
              <w:rPr>
                <w:sz w:val="20"/>
                <w:szCs w:val="20"/>
              </w:rPr>
              <w:t>00Р6099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Результат предоставления субсидии 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5D333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5D333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447B5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447B5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5D333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</w:t>
            </w:r>
            <w:r w:rsidRPr="00631B09">
              <w:rPr>
                <w:sz w:val="24"/>
                <w:szCs w:val="24"/>
              </w:rPr>
              <w:lastRenderedPageBreak/>
              <w:t>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355CE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355CE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78"/>
        <w:gridCol w:w="1060"/>
        <w:gridCol w:w="911"/>
        <w:gridCol w:w="911"/>
        <w:gridCol w:w="830"/>
        <w:gridCol w:w="441"/>
        <w:gridCol w:w="712"/>
        <w:gridCol w:w="768"/>
        <w:gridCol w:w="712"/>
        <w:gridCol w:w="768"/>
        <w:gridCol w:w="768"/>
        <w:gridCol w:w="800"/>
        <w:gridCol w:w="648"/>
        <w:gridCol w:w="1338"/>
        <w:gridCol w:w="944"/>
        <w:gridCol w:w="1087"/>
        <w:gridCol w:w="794"/>
        <w:gridCol w:w="794"/>
      </w:tblGrid>
      <w:tr w:rsidR="00426E05" w:rsidRPr="007F09D2" w:rsidTr="00B9105A">
        <w:tc>
          <w:tcPr>
            <w:tcW w:w="72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108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2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2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29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607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2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69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16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426E05" w:rsidRPr="007F09D2" w:rsidTr="00B9105A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4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4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06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506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8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1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5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6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6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0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0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0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426E05" w:rsidRPr="007F09D2" w:rsidTr="00B9105A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26E05" w:rsidRPr="007F09D2" w:rsidTr="00B9105A">
        <w:tc>
          <w:tcPr>
            <w:tcW w:w="72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2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4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4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8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8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8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1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5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6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0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0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0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426E05" w:rsidRPr="007F09D2" w:rsidTr="00B9105A">
        <w:tc>
          <w:tcPr>
            <w:tcW w:w="1800" w:type="dxa"/>
            <w:gridSpan w:val="2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28" w:type="dxa"/>
            <w:vAlign w:val="center"/>
          </w:tcPr>
          <w:p w:rsidR="00DB663C" w:rsidRPr="007F09D2" w:rsidRDefault="00DB663C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DB663C" w:rsidRPr="007F09D2" w:rsidRDefault="00355CEF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1" w:type="dxa"/>
            <w:vAlign w:val="center"/>
          </w:tcPr>
          <w:p w:rsidR="00DB663C" w:rsidRPr="007F09D2" w:rsidRDefault="00355CEF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5" w:type="dxa"/>
            <w:vAlign w:val="center"/>
          </w:tcPr>
          <w:p w:rsidR="00DB663C" w:rsidRPr="007F09D2" w:rsidRDefault="00355CEF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1" w:type="dxa"/>
            <w:vAlign w:val="center"/>
          </w:tcPr>
          <w:p w:rsidR="00DB663C" w:rsidRPr="007F09D2" w:rsidRDefault="00355CEF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1" w:type="dxa"/>
            <w:vAlign w:val="center"/>
          </w:tcPr>
          <w:p w:rsidR="00DB663C" w:rsidRPr="007F09D2" w:rsidRDefault="00355CEF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4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64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61" w:type="dxa"/>
            <w:vAlign w:val="center"/>
          </w:tcPr>
          <w:p w:rsidR="00DB663C" w:rsidRPr="007F09D2" w:rsidRDefault="00355CE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</w:t>
            </w:r>
            <w:r w:rsidR="00DB663C">
              <w:rPr>
                <w:sz w:val="20"/>
                <w:szCs w:val="20"/>
              </w:rPr>
              <w:t>,00</w:t>
            </w:r>
          </w:p>
        </w:tc>
        <w:tc>
          <w:tcPr>
            <w:tcW w:w="1108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DB663C" w:rsidRPr="007F09D2" w:rsidRDefault="00355CEF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131000,00</w:t>
            </w:r>
          </w:p>
        </w:tc>
        <w:tc>
          <w:tcPr>
            <w:tcW w:w="808" w:type="dxa"/>
            <w:vAlign w:val="center"/>
          </w:tcPr>
          <w:p w:rsidR="00DB663C" w:rsidRPr="007F09D2" w:rsidRDefault="00355CEF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131000,00</w:t>
            </w:r>
          </w:p>
        </w:tc>
      </w:tr>
      <w:tr w:rsidR="00426E05" w:rsidRPr="007F09D2" w:rsidTr="00B9105A">
        <w:tc>
          <w:tcPr>
            <w:tcW w:w="720" w:type="dxa"/>
            <w:vMerge w:val="restart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 «БИС»</w:t>
            </w:r>
          </w:p>
        </w:tc>
        <w:tc>
          <w:tcPr>
            <w:tcW w:w="1080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Проведение мероприятий</w:t>
            </w:r>
            <w:r>
              <w:rPr>
                <w:sz w:val="20"/>
                <w:szCs w:val="20"/>
              </w:rPr>
              <w:t xml:space="preserve"> в рамках муниципальной программы </w:t>
            </w:r>
            <w:r>
              <w:rPr>
                <w:sz w:val="20"/>
                <w:szCs w:val="20"/>
              </w:rPr>
              <w:lastRenderedPageBreak/>
              <w:t>Энергосбережение и повышение энергетической эффективности организаций города Рубцовска</w:t>
            </w:r>
          </w:p>
        </w:tc>
        <w:tc>
          <w:tcPr>
            <w:tcW w:w="92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2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45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4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1364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96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  <w:tc>
          <w:tcPr>
            <w:tcW w:w="110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  <w:tc>
          <w:tcPr>
            <w:tcW w:w="80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</w:tr>
      <w:tr w:rsidR="00426E05" w:rsidRPr="007F09D2" w:rsidTr="00B9105A">
        <w:trPr>
          <w:trHeight w:val="150"/>
        </w:trPr>
        <w:tc>
          <w:tcPr>
            <w:tcW w:w="0" w:type="auto"/>
            <w:vMerge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Проведение мероприятий</w:t>
            </w:r>
            <w:r>
              <w:rPr>
                <w:sz w:val="20"/>
                <w:szCs w:val="20"/>
              </w:rPr>
              <w:t xml:space="preserve"> в рамках муниципальной программы Энергосбережение и повышение энергетической эффективности организаций города Рубцовска</w:t>
            </w:r>
          </w:p>
        </w:tc>
        <w:tc>
          <w:tcPr>
            <w:tcW w:w="92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2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 договор на закупку товаров, работ, услуг</w:t>
            </w:r>
          </w:p>
        </w:tc>
        <w:tc>
          <w:tcPr>
            <w:tcW w:w="845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4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1364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961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426E05" w:rsidRPr="007F09D2" w:rsidTr="00B9105A">
        <w:tc>
          <w:tcPr>
            <w:tcW w:w="720" w:type="dxa"/>
            <w:vMerge w:val="restart"/>
            <w:vAlign w:val="center"/>
          </w:tcPr>
          <w:p w:rsidR="00B9105A" w:rsidRPr="007F09D2" w:rsidRDefault="00B9105A" w:rsidP="00B9105A">
            <w:pPr>
              <w:pStyle w:val="ConsPlusNorma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МБУ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ДЮДК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Черемушки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080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 xml:space="preserve">Проведение </w:t>
            </w:r>
            <w:r w:rsidRPr="005730F5">
              <w:rPr>
                <w:sz w:val="20"/>
                <w:szCs w:val="20"/>
              </w:rPr>
              <w:lastRenderedPageBreak/>
              <w:t>мероприятий</w:t>
            </w:r>
            <w:r>
              <w:rPr>
                <w:sz w:val="20"/>
                <w:szCs w:val="20"/>
              </w:rPr>
              <w:t xml:space="preserve"> в рамках муниципальной программы Энергосбережение и повышение энергетической эффективности организаций города Рубцовска</w:t>
            </w:r>
          </w:p>
        </w:tc>
        <w:tc>
          <w:tcPr>
            <w:tcW w:w="92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2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45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4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64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09.06.2025</w:t>
            </w:r>
          </w:p>
        </w:tc>
        <w:tc>
          <w:tcPr>
            <w:tcW w:w="96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81000,00</w:t>
            </w:r>
          </w:p>
        </w:tc>
        <w:tc>
          <w:tcPr>
            <w:tcW w:w="110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81000,00</w:t>
            </w:r>
          </w:p>
        </w:tc>
        <w:tc>
          <w:tcPr>
            <w:tcW w:w="80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81000,00</w:t>
            </w:r>
          </w:p>
        </w:tc>
      </w:tr>
      <w:tr w:rsidR="00426E05" w:rsidRPr="007F09D2" w:rsidTr="00B9105A">
        <w:trPr>
          <w:trHeight w:val="150"/>
        </w:trPr>
        <w:tc>
          <w:tcPr>
            <w:tcW w:w="0" w:type="auto"/>
            <w:vMerge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Проведение мероприятий</w:t>
            </w:r>
            <w:r>
              <w:rPr>
                <w:sz w:val="20"/>
                <w:szCs w:val="20"/>
              </w:rPr>
              <w:t xml:space="preserve"> в рамках муниципальной программы Энергосбережение и повышение энергетической эффективности организаций города Рубцовска</w:t>
            </w:r>
          </w:p>
        </w:tc>
        <w:tc>
          <w:tcPr>
            <w:tcW w:w="92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2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Услуга оказана (работы выполнены)</w:t>
            </w:r>
          </w:p>
        </w:tc>
        <w:tc>
          <w:tcPr>
            <w:tcW w:w="845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4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1364" w:type="dxa"/>
            <w:vAlign w:val="center"/>
          </w:tcPr>
          <w:p w:rsidR="00B9105A" w:rsidRPr="007F09D2" w:rsidRDefault="00B9105A" w:rsidP="001A67D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09.06.2025</w:t>
            </w:r>
          </w:p>
        </w:tc>
        <w:tc>
          <w:tcPr>
            <w:tcW w:w="961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B9105A" w:rsidRPr="007F09D2" w:rsidRDefault="00B9105A" w:rsidP="001A67D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426E05" w:rsidRPr="007F09D2" w:rsidTr="00B9105A">
        <w:tc>
          <w:tcPr>
            <w:tcW w:w="720" w:type="dxa"/>
            <w:vMerge w:val="restart"/>
            <w:vAlign w:val="center"/>
          </w:tcPr>
          <w:p w:rsidR="00447B56" w:rsidRPr="007F09D2" w:rsidRDefault="00447B56" w:rsidP="00426E05">
            <w:pPr>
              <w:pStyle w:val="ConsPlusNorma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МБУ</w:t>
            </w:r>
            <w:proofErr w:type="spellEnd"/>
            <w:r w:rsidR="00426E05">
              <w:rPr>
                <w:sz w:val="20"/>
                <w:szCs w:val="20"/>
              </w:rPr>
              <w:t xml:space="preserve"> «ДК «</w:t>
            </w:r>
            <w:proofErr w:type="spellStart"/>
            <w:r w:rsidR="00426E05">
              <w:rPr>
                <w:sz w:val="20"/>
                <w:szCs w:val="20"/>
              </w:rPr>
              <w:t>Алтайсельмаш</w:t>
            </w:r>
            <w:proofErr w:type="spellEnd"/>
            <w:r w:rsidR="00426E05">
              <w:rPr>
                <w:sz w:val="20"/>
                <w:szCs w:val="20"/>
              </w:rPr>
              <w:t>»</w:t>
            </w:r>
          </w:p>
        </w:tc>
        <w:tc>
          <w:tcPr>
            <w:tcW w:w="1080" w:type="dxa"/>
            <w:vAlign w:val="center"/>
          </w:tcPr>
          <w:p w:rsidR="00447B56" w:rsidRPr="007F09D2" w:rsidRDefault="00447B56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Проведение мероприятий</w:t>
            </w:r>
            <w:r>
              <w:rPr>
                <w:sz w:val="20"/>
                <w:szCs w:val="20"/>
              </w:rPr>
              <w:t xml:space="preserve"> в рамках муниципальной программы </w:t>
            </w:r>
            <w:r w:rsidR="00355CEF">
              <w:rPr>
                <w:sz w:val="20"/>
                <w:szCs w:val="20"/>
              </w:rPr>
              <w:t>Энергосбережение и повышение энергетической эффективности организаций города Рубцовска</w:t>
            </w:r>
          </w:p>
        </w:tc>
        <w:tc>
          <w:tcPr>
            <w:tcW w:w="928" w:type="dxa"/>
            <w:vAlign w:val="center"/>
          </w:tcPr>
          <w:p w:rsidR="00447B56" w:rsidRPr="007F09D2" w:rsidRDefault="00447B56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447B56" w:rsidRPr="007F09D2" w:rsidRDefault="00447B56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45" w:type="dxa"/>
            <w:vAlign w:val="center"/>
          </w:tcPr>
          <w:p w:rsidR="00447B56" w:rsidRPr="007F09D2" w:rsidRDefault="00447B56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447B56" w:rsidRPr="007F09D2" w:rsidRDefault="00447B56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447B56" w:rsidRPr="007F09D2" w:rsidRDefault="00447B56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447B56" w:rsidRPr="007F09D2" w:rsidRDefault="00447B56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vAlign w:val="center"/>
          </w:tcPr>
          <w:p w:rsidR="00447B56" w:rsidRPr="007F09D2" w:rsidRDefault="00B9105A" w:rsidP="009B409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447B56" w:rsidRPr="007F09D2" w:rsidRDefault="00B9105A" w:rsidP="009B409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447B56" w:rsidRPr="007F09D2" w:rsidRDefault="00B9105A" w:rsidP="009B409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4" w:type="dxa"/>
            <w:vAlign w:val="center"/>
          </w:tcPr>
          <w:p w:rsidR="00447B56" w:rsidRPr="007F09D2" w:rsidRDefault="00447B56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:rsidR="00447B56" w:rsidRPr="007F09D2" w:rsidRDefault="00426E05" w:rsidP="00B9105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64" w:type="dxa"/>
            <w:vAlign w:val="center"/>
          </w:tcPr>
          <w:p w:rsidR="00447B56" w:rsidRPr="007F09D2" w:rsidRDefault="00B9105A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</w:t>
            </w:r>
            <w:r w:rsidR="00447B56">
              <w:rPr>
                <w:sz w:val="20"/>
                <w:szCs w:val="20"/>
              </w:rPr>
              <w:t>.2025</w:t>
            </w:r>
          </w:p>
        </w:tc>
        <w:tc>
          <w:tcPr>
            <w:tcW w:w="961" w:type="dxa"/>
            <w:vAlign w:val="center"/>
          </w:tcPr>
          <w:p w:rsidR="00447B56" w:rsidRPr="007F09D2" w:rsidRDefault="00426E05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47B56">
              <w:rPr>
                <w:sz w:val="20"/>
                <w:szCs w:val="20"/>
              </w:rPr>
              <w:t>0000,00</w:t>
            </w:r>
          </w:p>
        </w:tc>
        <w:tc>
          <w:tcPr>
            <w:tcW w:w="1108" w:type="dxa"/>
            <w:vAlign w:val="center"/>
          </w:tcPr>
          <w:p w:rsidR="00447B56" w:rsidRPr="007F09D2" w:rsidRDefault="00447B56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447B56" w:rsidRPr="007F09D2" w:rsidRDefault="00426E05" w:rsidP="009B409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9105A">
              <w:rPr>
                <w:sz w:val="20"/>
                <w:szCs w:val="20"/>
              </w:rPr>
              <w:t>0000,00</w:t>
            </w:r>
          </w:p>
        </w:tc>
        <w:tc>
          <w:tcPr>
            <w:tcW w:w="808" w:type="dxa"/>
            <w:vAlign w:val="center"/>
          </w:tcPr>
          <w:p w:rsidR="00447B56" w:rsidRPr="007F09D2" w:rsidRDefault="00426E05" w:rsidP="009B409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9105A">
              <w:rPr>
                <w:sz w:val="20"/>
                <w:szCs w:val="20"/>
              </w:rPr>
              <w:t>0000,00</w:t>
            </w:r>
          </w:p>
        </w:tc>
      </w:tr>
      <w:tr w:rsidR="00426E05" w:rsidRPr="007F09D2" w:rsidTr="00B9105A">
        <w:trPr>
          <w:trHeight w:val="150"/>
        </w:trPr>
        <w:tc>
          <w:tcPr>
            <w:tcW w:w="0" w:type="auto"/>
            <w:vMerge/>
          </w:tcPr>
          <w:p w:rsidR="0026700F" w:rsidRPr="007F09D2" w:rsidRDefault="0026700F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26700F" w:rsidRPr="007F09D2" w:rsidRDefault="0026700F" w:rsidP="00ED24F2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="00ED24F2">
              <w:rPr>
                <w:sz w:val="20"/>
                <w:szCs w:val="20"/>
              </w:rPr>
              <w:t>модернизация системы водоснабжения</w:t>
            </w:r>
          </w:p>
        </w:tc>
        <w:tc>
          <w:tcPr>
            <w:tcW w:w="928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28" w:type="dxa"/>
            <w:vAlign w:val="center"/>
          </w:tcPr>
          <w:p w:rsidR="0026700F" w:rsidRPr="007F09D2" w:rsidRDefault="00B9105A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 договор на закупку товаров, работ, услуг</w:t>
            </w:r>
          </w:p>
        </w:tc>
        <w:tc>
          <w:tcPr>
            <w:tcW w:w="845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1" w:type="dxa"/>
            <w:vAlign w:val="center"/>
          </w:tcPr>
          <w:p w:rsidR="0026700F" w:rsidRPr="007F09D2" w:rsidRDefault="00447B56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1" w:type="dxa"/>
            <w:vAlign w:val="center"/>
          </w:tcPr>
          <w:p w:rsidR="0026700F" w:rsidRPr="007F09D2" w:rsidRDefault="00B9105A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vAlign w:val="center"/>
          </w:tcPr>
          <w:p w:rsidR="0026700F" w:rsidRPr="007F09D2" w:rsidRDefault="00B9105A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4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9" w:type="dxa"/>
            <w:vAlign w:val="center"/>
          </w:tcPr>
          <w:p w:rsidR="0026700F" w:rsidRPr="007F09D2" w:rsidRDefault="0026700F" w:rsidP="00B9105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47B5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B9105A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.2025</w:t>
            </w:r>
          </w:p>
        </w:tc>
        <w:tc>
          <w:tcPr>
            <w:tcW w:w="1364" w:type="dxa"/>
            <w:vAlign w:val="center"/>
          </w:tcPr>
          <w:p w:rsidR="0026700F" w:rsidRPr="007F09D2" w:rsidRDefault="0026700F" w:rsidP="00B9105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47B5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B9105A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.2025</w:t>
            </w:r>
          </w:p>
        </w:tc>
        <w:tc>
          <w:tcPr>
            <w:tcW w:w="961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8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C1B" w:rsidRDefault="00116C1B">
      <w:r>
        <w:separator/>
      </w:r>
    </w:p>
  </w:endnote>
  <w:endnote w:type="continuationSeparator" w:id="0">
    <w:p w:rsidR="00116C1B" w:rsidRDefault="00116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46230F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C1B" w:rsidRDefault="00116C1B">
      <w:r>
        <w:separator/>
      </w:r>
    </w:p>
  </w:footnote>
  <w:footnote w:type="continuationSeparator" w:id="0">
    <w:p w:rsidR="00116C1B" w:rsidRDefault="00116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46230F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46230F">
    <w:pPr>
      <w:pStyle w:val="a5"/>
      <w:jc w:val="right"/>
    </w:pPr>
    <w:fldSimple w:instr=" PAGE   \* MERGEFORMAT ">
      <w:r w:rsidR="001A3339">
        <w:rPr>
          <w:noProof/>
        </w:rPr>
        <w:t>8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04C3"/>
    <w:rsid w:val="00005FAC"/>
    <w:rsid w:val="00013582"/>
    <w:rsid w:val="00013B2B"/>
    <w:rsid w:val="0001598D"/>
    <w:rsid w:val="0001601C"/>
    <w:rsid w:val="00016725"/>
    <w:rsid w:val="000207C6"/>
    <w:rsid w:val="0002426C"/>
    <w:rsid w:val="00027B4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16C1B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FB1"/>
    <w:rsid w:val="001904D2"/>
    <w:rsid w:val="0019624B"/>
    <w:rsid w:val="001A180E"/>
    <w:rsid w:val="001A3339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5CEF"/>
    <w:rsid w:val="0035685B"/>
    <w:rsid w:val="00357931"/>
    <w:rsid w:val="00363DCC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7A36"/>
    <w:rsid w:val="00380CA5"/>
    <w:rsid w:val="003815D3"/>
    <w:rsid w:val="00381ED2"/>
    <w:rsid w:val="0038211B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A4E9B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26E05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47B56"/>
    <w:rsid w:val="00450BB9"/>
    <w:rsid w:val="00453642"/>
    <w:rsid w:val="0045382D"/>
    <w:rsid w:val="00454D79"/>
    <w:rsid w:val="00460BAB"/>
    <w:rsid w:val="0046230F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7414"/>
    <w:rsid w:val="005D25D5"/>
    <w:rsid w:val="005D3339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966F0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2D73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812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38EE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105A"/>
    <w:rsid w:val="00B93CB4"/>
    <w:rsid w:val="00B9436B"/>
    <w:rsid w:val="00B97EE6"/>
    <w:rsid w:val="00BA083F"/>
    <w:rsid w:val="00BA0CB1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279D5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0175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B663C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24F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366BE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23A4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C7FC5-3E4A-452F-9ADC-EC96AC737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61</TotalTime>
  <Pages>8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6362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13</cp:revision>
  <cp:lastPrinted>2025-02-07T06:18:00Z</cp:lastPrinted>
  <dcterms:created xsi:type="dcterms:W3CDTF">2025-04-18T04:37:00Z</dcterms:created>
  <dcterms:modified xsi:type="dcterms:W3CDTF">2026-02-11T09:15:00Z</dcterms:modified>
</cp:coreProperties>
</file>